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5D788" w14:textId="1DCCA09F" w:rsidR="00BA00AB" w:rsidRDefault="004D0A4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d.1504)</w:t>
      </w:r>
    </w:p>
    <w:p w14:paraId="3C25D5B6" w14:textId="045EA194" w:rsidR="004D0A42" w:rsidRDefault="004D0A4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1108E2E7" w14:textId="77777777" w:rsidR="004D0A42" w:rsidRDefault="004D0A42" w:rsidP="009139A6">
      <w:pPr>
        <w:pStyle w:val="NoSpacing"/>
        <w:rPr>
          <w:rFonts w:cs="Times New Roman"/>
          <w:szCs w:val="24"/>
        </w:rPr>
      </w:pPr>
    </w:p>
    <w:p w14:paraId="0E1A53E2" w14:textId="77777777" w:rsidR="004D0A42" w:rsidRDefault="004D0A42" w:rsidP="009139A6">
      <w:pPr>
        <w:pStyle w:val="NoSpacing"/>
        <w:rPr>
          <w:rFonts w:cs="Times New Roman"/>
          <w:szCs w:val="24"/>
        </w:rPr>
      </w:pPr>
    </w:p>
    <w:p w14:paraId="55ECFBC3" w14:textId="5ABC5F4C" w:rsidR="004D0A42" w:rsidRDefault="004D0A4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Former apprentice of Thomas Gibbes(q.v.).   (Ricardian XVI pp.54-7)</w:t>
      </w:r>
    </w:p>
    <w:p w14:paraId="3F1A7565" w14:textId="77777777" w:rsidR="004D0A42" w:rsidRDefault="004D0A42" w:rsidP="009139A6">
      <w:pPr>
        <w:pStyle w:val="NoSpacing"/>
        <w:rPr>
          <w:rFonts w:cs="Times New Roman"/>
          <w:szCs w:val="24"/>
        </w:rPr>
      </w:pPr>
    </w:p>
    <w:p w14:paraId="7AE61B8F" w14:textId="77777777" w:rsidR="004D0A42" w:rsidRDefault="004D0A42" w:rsidP="009139A6">
      <w:pPr>
        <w:pStyle w:val="NoSpacing"/>
        <w:rPr>
          <w:rFonts w:cs="Times New Roman"/>
          <w:szCs w:val="24"/>
        </w:rPr>
      </w:pPr>
    </w:p>
    <w:p w14:paraId="15FEEFE3" w14:textId="0575CC19" w:rsidR="004D0A42" w:rsidRDefault="004D0A4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Nicholas Hatton of London, mercer(q.v.), made him executor of his Will.</w:t>
      </w:r>
    </w:p>
    <w:p w14:paraId="5776E63B" w14:textId="6AE7D298" w:rsidR="004D0A42" w:rsidRDefault="004D0A4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(ibid.).</w:t>
      </w:r>
    </w:p>
    <w:p w14:paraId="0B04AA5D" w14:textId="77777777" w:rsidR="004D0A42" w:rsidRDefault="004D0A42" w:rsidP="009139A6">
      <w:pPr>
        <w:pStyle w:val="NoSpacing"/>
        <w:rPr>
          <w:rFonts w:cs="Times New Roman"/>
          <w:szCs w:val="24"/>
        </w:rPr>
      </w:pPr>
    </w:p>
    <w:p w14:paraId="57102247" w14:textId="77777777" w:rsidR="004D0A42" w:rsidRDefault="004D0A42" w:rsidP="009139A6">
      <w:pPr>
        <w:pStyle w:val="NoSpacing"/>
        <w:rPr>
          <w:rFonts w:cs="Times New Roman"/>
          <w:szCs w:val="24"/>
        </w:rPr>
      </w:pPr>
    </w:p>
    <w:p w14:paraId="126A8EBE" w14:textId="15EA9197" w:rsidR="004D0A42" w:rsidRDefault="004D0A4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2024</w:t>
      </w:r>
    </w:p>
    <w:p w14:paraId="49CA8715" w14:textId="77777777" w:rsidR="004D0A42" w:rsidRPr="004D0A42" w:rsidRDefault="004D0A42" w:rsidP="009139A6">
      <w:pPr>
        <w:pStyle w:val="NoSpacing"/>
        <w:rPr>
          <w:rFonts w:cs="Times New Roman"/>
          <w:szCs w:val="24"/>
        </w:rPr>
      </w:pPr>
    </w:p>
    <w:sectPr w:rsidR="004D0A42" w:rsidRPr="004D0A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E7C94" w14:textId="77777777" w:rsidR="004D0A42" w:rsidRDefault="004D0A42" w:rsidP="009139A6">
      <w:r>
        <w:separator/>
      </w:r>
    </w:p>
  </w:endnote>
  <w:endnote w:type="continuationSeparator" w:id="0">
    <w:p w14:paraId="2166FD46" w14:textId="77777777" w:rsidR="004D0A42" w:rsidRDefault="004D0A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BC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B9F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474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20D8C" w14:textId="77777777" w:rsidR="004D0A42" w:rsidRDefault="004D0A42" w:rsidP="009139A6">
      <w:r>
        <w:separator/>
      </w:r>
    </w:p>
  </w:footnote>
  <w:footnote w:type="continuationSeparator" w:id="0">
    <w:p w14:paraId="260130A4" w14:textId="77777777" w:rsidR="004D0A42" w:rsidRDefault="004D0A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B43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479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C2B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A42"/>
    <w:rsid w:val="000666E0"/>
    <w:rsid w:val="002510B7"/>
    <w:rsid w:val="00270799"/>
    <w:rsid w:val="004D0A42"/>
    <w:rsid w:val="005C130B"/>
    <w:rsid w:val="00826F5C"/>
    <w:rsid w:val="008C0C7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F06DD"/>
  <w15:chartTrackingRefBased/>
  <w15:docId w15:val="{C4A79AD2-5E86-47FA-A831-CD596421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2024-12-22T17:13:00Z</dcterms:created>
  <dcterms:modified xsi:type="dcterms:W3CDTF">2024-12-22T17:18:00Z</dcterms:modified>
</cp:coreProperties>
</file>